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180B5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9437146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Churchill., Worcestershire. Husbandman.</w:t>
      </w:r>
    </w:p>
    <w:p w14:paraId="0B5D7C40" w14:textId="77777777" w:rsidR="006C5E63" w:rsidRDefault="006C5E63" w:rsidP="006C5E63">
      <w:pPr>
        <w:pStyle w:val="NoSpacing"/>
        <w:rPr>
          <w:rFonts w:cs="Times New Roman"/>
          <w:szCs w:val="24"/>
        </w:rPr>
      </w:pPr>
    </w:p>
    <w:p w14:paraId="1C74535B" w14:textId="77777777" w:rsidR="006C5E63" w:rsidRDefault="006C5E63" w:rsidP="006C5E63">
      <w:pPr>
        <w:pStyle w:val="NoSpacing"/>
        <w:rPr>
          <w:rFonts w:cs="Times New Roman"/>
          <w:szCs w:val="24"/>
        </w:rPr>
      </w:pPr>
    </w:p>
    <w:p w14:paraId="35AE9510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Richard Hull, Vicar of Poppleton(q.v.), bought a plaint of debt against </w:t>
      </w:r>
    </w:p>
    <w:p w14:paraId="059959D6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eight others.</w:t>
      </w:r>
    </w:p>
    <w:p w14:paraId="6718241B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137AA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242E16F2" w14:textId="77777777" w:rsidR="006C5E63" w:rsidRDefault="006C5E63" w:rsidP="006C5E63">
      <w:pPr>
        <w:pStyle w:val="NoSpacing"/>
        <w:rPr>
          <w:rFonts w:cs="Times New Roman"/>
          <w:szCs w:val="24"/>
        </w:rPr>
      </w:pPr>
    </w:p>
    <w:p w14:paraId="1733146A" w14:textId="77777777" w:rsidR="006C5E63" w:rsidRDefault="006C5E63" w:rsidP="006C5E63">
      <w:pPr>
        <w:pStyle w:val="NoSpacing"/>
        <w:rPr>
          <w:rFonts w:cs="Times New Roman"/>
          <w:szCs w:val="24"/>
        </w:rPr>
      </w:pPr>
    </w:p>
    <w:p w14:paraId="1DA2D976" w14:textId="77777777" w:rsidR="006C5E63" w:rsidRDefault="006C5E63" w:rsidP="006C5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2024</w:t>
      </w:r>
    </w:p>
    <w:p w14:paraId="243C5F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D1E8F" w14:textId="77777777" w:rsidR="006C5E63" w:rsidRDefault="006C5E63" w:rsidP="009139A6">
      <w:r>
        <w:separator/>
      </w:r>
    </w:p>
  </w:endnote>
  <w:endnote w:type="continuationSeparator" w:id="0">
    <w:p w14:paraId="7A75B04F" w14:textId="77777777" w:rsidR="006C5E63" w:rsidRDefault="006C5E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876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C6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722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514A1" w14:textId="77777777" w:rsidR="006C5E63" w:rsidRDefault="006C5E63" w:rsidP="009139A6">
      <w:r>
        <w:separator/>
      </w:r>
    </w:p>
  </w:footnote>
  <w:footnote w:type="continuationSeparator" w:id="0">
    <w:p w14:paraId="0F2FBB62" w14:textId="77777777" w:rsidR="006C5E63" w:rsidRDefault="006C5E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B50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E95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255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E63"/>
    <w:rsid w:val="000666E0"/>
    <w:rsid w:val="002510B7"/>
    <w:rsid w:val="00270799"/>
    <w:rsid w:val="005C130B"/>
    <w:rsid w:val="006C5E63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4AF1E"/>
  <w15:chartTrackingRefBased/>
  <w15:docId w15:val="{1BD74238-1CC0-45F6-9EEE-09C1868A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5E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2024-11-12T20:34:00Z</dcterms:created>
  <dcterms:modified xsi:type="dcterms:W3CDTF">2024-11-12T20:35:00Z</dcterms:modified>
</cp:coreProperties>
</file>